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857B1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CLERK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0D915AA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</w:p>
    <w:p w14:paraId="3320F80B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</w:p>
    <w:p w14:paraId="12D89D4F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B1794FA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72BAF3EA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Leicestershire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092C4196" w14:textId="77777777" w:rsidR="00453BCE" w:rsidRDefault="00453BCE" w:rsidP="00453BC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01DCC86D" w14:textId="77777777" w:rsidR="00453BCE" w:rsidRDefault="00453BCE" w:rsidP="00453BC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0E01A22B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</w:p>
    <w:p w14:paraId="6FB6F14F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</w:p>
    <w:p w14:paraId="5854628D" w14:textId="77777777" w:rsidR="00453BCE" w:rsidRDefault="00453BCE" w:rsidP="00453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2021</w:t>
      </w:r>
    </w:p>
    <w:p w14:paraId="435F2C5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23F68" w14:textId="77777777" w:rsidR="00453BCE" w:rsidRDefault="00453BCE" w:rsidP="009139A6">
      <w:r>
        <w:separator/>
      </w:r>
    </w:p>
  </w:endnote>
  <w:endnote w:type="continuationSeparator" w:id="0">
    <w:p w14:paraId="66299AF1" w14:textId="77777777" w:rsidR="00453BCE" w:rsidRDefault="00453B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C2A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AA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43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F6DE" w14:textId="77777777" w:rsidR="00453BCE" w:rsidRDefault="00453BCE" w:rsidP="009139A6">
      <w:r>
        <w:separator/>
      </w:r>
    </w:p>
  </w:footnote>
  <w:footnote w:type="continuationSeparator" w:id="0">
    <w:p w14:paraId="7F993AC2" w14:textId="77777777" w:rsidR="00453BCE" w:rsidRDefault="00453B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60E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43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3E8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BCE"/>
    <w:rsid w:val="000666E0"/>
    <w:rsid w:val="002510B7"/>
    <w:rsid w:val="00453BC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DC8D0"/>
  <w15:chartTrackingRefBased/>
  <w15:docId w15:val="{DC1D49AC-AB72-4850-8A08-DABE07AE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C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2022-05-09T12:15:00Z</dcterms:created>
  <dcterms:modified xsi:type="dcterms:W3CDTF">2022-05-09T12:16:00Z</dcterms:modified>
</cp:coreProperties>
</file>